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Установление местных налогов поселения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Юридические вопросы по налогам и сборам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Сохранение объектов культурного наследия (памятников истории и культуры), находящихся в собственности поселения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Управление в сфере культуры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Обеспечение сохранности библиотечных фондов библиотек поселения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Библиотеки, Дома культуры, кинотеатры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Совершение нотариальных действий, предусмотренных законодательством, в случае отсутствия в поселении нотариуса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>Нотариат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Создание аварийно-спасательных служб на территории поселения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>Гражданская оборона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Формирование бюджета поселения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>Бюджетная система Российской Федерации. Межбюджетные отношения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>Вл</w:t>
      </w:r>
      <w:bookmarkStart w:id="0" w:name="_GoBack"/>
      <w:bookmarkEnd w:id="0"/>
      <w:r w:rsidRPr="003B6F5A">
        <w:rPr>
          <w:rFonts w:ascii="Times New Roman" w:hAnsi="Times New Roman" w:cs="Times New Roman"/>
          <w:sz w:val="24"/>
          <w:szCs w:val="24"/>
        </w:rPr>
        <w:t xml:space="preserve">адение имуществом, находящимся в муниципальной собственности поселения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>Муниципальный жилищный фонд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Пользование имуществом, находящимся в муниципальной собственности поселения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Муниципальный жилищный фонд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Распоряжение имуществом, находящимся в муниципальной собственности поселения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Приватизация объектов государственной и муниципальной собственности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Организация в границах поселения водоснабжения населения в пределах полномочий, установленных законодательством Российской Федерации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Предоставление коммунальных услуг ненадлежащего качества (водоснабжение, отопление, канализация)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>1243 Водоснабжение поселений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Перебои в водоснабжении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Осуществление муниципального контроля за сохранностью автомобильных дорог местного значения в границах населенных пунктов поселения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Эксплуатация и сохранность автомобильных дорог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Создание парковок (парковочных мест) в границах населенных пунктов поселения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>Автостоянки и автопарковки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Участие в профилактике терроризма в границах поселения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Государственная безопасность, борьба с терроризмом и экстремизмом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Организация сбора бытовых отходов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Борьба с антисанитарией. Уборка мусора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Организация вывоза мусора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>0608 Борьба с антисанитарией. Уборка мусора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Формирование архивных фондов поселения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Архивное дело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Содержание мест захоронения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О погребении. Выплата пособий на погребение, выплата компенсаций за установку надгробия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Организация ритуальных услуг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>0613 Ритуальные услуги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Создание условий для обеспечения жителей поселения услугами связи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Почтовая связь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Организация мероприятий по гражданской обороне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Гражданская оборона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Организация мероприятий по защите населения от чрезвычайных ситуаций природного характера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Социальная защита пострадавших от стихийных бедствий, чрезвычайных происшествий, терактов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Содействие в развитии сельскохозяйственного производства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Закупка, хранение и реализация сельхозпродукции. Цены. Сельскохозяйственные выставки, рынки, ярмарки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Создание условий для развития среднего предпринимательства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Ссуды, субсидии и потребительские кредиты гражданам и индивидуальным предпринимателям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Создание условий для развития малого предпринимательства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Закупка, хранение и реализация сельхозпродукции. Цены. Сельскохозяйственные выставки, рынки, ярмарки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Организация мероприятий по работе с детьми в поселении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Общественные объединения физкультурно-оздоровительной и спортивной направленности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Осуществление мероприятий по обеспечению безопасности людей на водных объектах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Охрана и использование водных ресурсов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Осуществление мероприятий по обеспечению охраны жизни людей на водных объектах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Охрана и использование водных ресурсов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Осуществление муниципального контроля за проведением муниципальных лотерей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Игорный бизнес. Лотереи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Осуществление мер по противодействию коррупции в границах поселения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Борьба с коррупцией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Принятие устава муниципального образования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Деятельность органов местного самоуправления и его руководителей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Внесение в устав муниципального образования дополнений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Деятельность органов местного самоуправления и его руководителей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Внесение в устав муниципального образования изменений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Деятельность органов местного самоуправления и его руководителей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Издание муниципальных правовых актов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Представительные органы местного самоуправления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Формирование муниципального заказа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>Муниципальные конкурсы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Размещение муниципального заказа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Муниципальные конкурсы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Утверждение правил землепользования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Градостроительство. Архитектура и проектирование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Утверждение правил застройки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Нарушения застройщиков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Утверждение подготовленной на основе генеральных планов поселения документации по планировке территории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Градостроительство. Архитектура и проектирование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Организация деятельности аварийно-спасательных служб и аварийно-спасательных формирований на территории поселения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Гражданская оборона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Установление нумерации домов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Деятельность органов местного самоуправления и его руководителей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Организационное обеспечение подготовки муниципальных выборов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Выборы, избирательная система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Принятие планов комплексного социально-экономического развития муниципального образования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Социально-экономическое развитие городских и сельских поселений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Учреждение печатного средства массовой информации для обсуждения проектов муниципальных правовых актов по вопросам местного значения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>0730 Распространение периодических изданий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Утверждение муниципальных программ в области повышения энергетической эффективности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>Энергоэффективность и ресурсосбережение</w:t>
      </w:r>
    </w:p>
    <w:p w:rsidR="00745531" w:rsidRPr="003B6F5A" w:rsidRDefault="00745531" w:rsidP="003B6F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Организация содержания муниципального жилищного фонда </w:t>
      </w:r>
    </w:p>
    <w:p w:rsidR="00745531" w:rsidRPr="003B6F5A" w:rsidRDefault="00745531" w:rsidP="003B6F5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B6F5A">
        <w:rPr>
          <w:rFonts w:ascii="Times New Roman" w:hAnsi="Times New Roman" w:cs="Times New Roman"/>
          <w:sz w:val="24"/>
          <w:szCs w:val="24"/>
        </w:rPr>
        <w:t xml:space="preserve"> Управляющие компании, договоры на содержание и ремонт жилья</w:t>
      </w:r>
    </w:p>
    <w:p w:rsidR="00745531" w:rsidRDefault="00745531"/>
    <w:sectPr w:rsidR="00745531" w:rsidSect="00813B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0523B"/>
    <w:multiLevelType w:val="multilevel"/>
    <w:tmpl w:val="BC2C5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6F5A"/>
    <w:rsid w:val="00000A50"/>
    <w:rsid w:val="00000A6F"/>
    <w:rsid w:val="0000130C"/>
    <w:rsid w:val="000033D6"/>
    <w:rsid w:val="00007775"/>
    <w:rsid w:val="00010788"/>
    <w:rsid w:val="0001429C"/>
    <w:rsid w:val="00020E7B"/>
    <w:rsid w:val="00021363"/>
    <w:rsid w:val="000246EC"/>
    <w:rsid w:val="000247CA"/>
    <w:rsid w:val="000265AA"/>
    <w:rsid w:val="000318E9"/>
    <w:rsid w:val="00033893"/>
    <w:rsid w:val="00042B1B"/>
    <w:rsid w:val="00044BBA"/>
    <w:rsid w:val="000456E7"/>
    <w:rsid w:val="00045A6D"/>
    <w:rsid w:val="00047B38"/>
    <w:rsid w:val="00060C71"/>
    <w:rsid w:val="000614EA"/>
    <w:rsid w:val="000627C4"/>
    <w:rsid w:val="00064AC1"/>
    <w:rsid w:val="00066D28"/>
    <w:rsid w:val="000713F1"/>
    <w:rsid w:val="000719B2"/>
    <w:rsid w:val="00071CB5"/>
    <w:rsid w:val="00076B64"/>
    <w:rsid w:val="00077B9F"/>
    <w:rsid w:val="0008375C"/>
    <w:rsid w:val="00083BE0"/>
    <w:rsid w:val="00087DE9"/>
    <w:rsid w:val="000967AF"/>
    <w:rsid w:val="000A5112"/>
    <w:rsid w:val="000A5316"/>
    <w:rsid w:val="000B20A0"/>
    <w:rsid w:val="000B3626"/>
    <w:rsid w:val="000B44B7"/>
    <w:rsid w:val="000B62AB"/>
    <w:rsid w:val="000B7DA7"/>
    <w:rsid w:val="000C0755"/>
    <w:rsid w:val="000C19FA"/>
    <w:rsid w:val="000C3D78"/>
    <w:rsid w:val="000D036D"/>
    <w:rsid w:val="000E2AA3"/>
    <w:rsid w:val="000E36BC"/>
    <w:rsid w:val="000E7B4D"/>
    <w:rsid w:val="000F30A4"/>
    <w:rsid w:val="000F5699"/>
    <w:rsid w:val="000F6DC7"/>
    <w:rsid w:val="00104E52"/>
    <w:rsid w:val="00110760"/>
    <w:rsid w:val="001128B0"/>
    <w:rsid w:val="00122E01"/>
    <w:rsid w:val="001274EA"/>
    <w:rsid w:val="00153A27"/>
    <w:rsid w:val="00160C02"/>
    <w:rsid w:val="00162B84"/>
    <w:rsid w:val="00166E52"/>
    <w:rsid w:val="00167C8D"/>
    <w:rsid w:val="001700A7"/>
    <w:rsid w:val="00171A00"/>
    <w:rsid w:val="00174B13"/>
    <w:rsid w:val="00176843"/>
    <w:rsid w:val="00177DFE"/>
    <w:rsid w:val="00180139"/>
    <w:rsid w:val="0018019F"/>
    <w:rsid w:val="001810C6"/>
    <w:rsid w:val="00186067"/>
    <w:rsid w:val="001A0BD9"/>
    <w:rsid w:val="001A2F44"/>
    <w:rsid w:val="001B7405"/>
    <w:rsid w:val="001C1325"/>
    <w:rsid w:val="001C17E0"/>
    <w:rsid w:val="001C5101"/>
    <w:rsid w:val="001C549E"/>
    <w:rsid w:val="001C6D40"/>
    <w:rsid w:val="001D1182"/>
    <w:rsid w:val="001D19E3"/>
    <w:rsid w:val="001D1F1E"/>
    <w:rsid w:val="001D23EC"/>
    <w:rsid w:val="001D59BC"/>
    <w:rsid w:val="001E7A73"/>
    <w:rsid w:val="001F1180"/>
    <w:rsid w:val="001F18C9"/>
    <w:rsid w:val="001F3F47"/>
    <w:rsid w:val="001F52B9"/>
    <w:rsid w:val="002031E3"/>
    <w:rsid w:val="00207578"/>
    <w:rsid w:val="00207981"/>
    <w:rsid w:val="002160CC"/>
    <w:rsid w:val="00217D19"/>
    <w:rsid w:val="002241D4"/>
    <w:rsid w:val="00230CC8"/>
    <w:rsid w:val="002340E8"/>
    <w:rsid w:val="00243BB6"/>
    <w:rsid w:val="00246394"/>
    <w:rsid w:val="002676DF"/>
    <w:rsid w:val="00273CD5"/>
    <w:rsid w:val="00280F2A"/>
    <w:rsid w:val="0028106C"/>
    <w:rsid w:val="00285C9B"/>
    <w:rsid w:val="00286588"/>
    <w:rsid w:val="002A2574"/>
    <w:rsid w:val="002A347B"/>
    <w:rsid w:val="002A3974"/>
    <w:rsid w:val="002A4E07"/>
    <w:rsid w:val="002A6886"/>
    <w:rsid w:val="002A7655"/>
    <w:rsid w:val="002B3B94"/>
    <w:rsid w:val="002C4617"/>
    <w:rsid w:val="002C4E83"/>
    <w:rsid w:val="002D011C"/>
    <w:rsid w:val="002D1160"/>
    <w:rsid w:val="002D3F5C"/>
    <w:rsid w:val="002E3318"/>
    <w:rsid w:val="002E7F51"/>
    <w:rsid w:val="002F3E15"/>
    <w:rsid w:val="0030049A"/>
    <w:rsid w:val="00306FBF"/>
    <w:rsid w:val="00311C4E"/>
    <w:rsid w:val="00313A47"/>
    <w:rsid w:val="00313F86"/>
    <w:rsid w:val="00322477"/>
    <w:rsid w:val="00327ECB"/>
    <w:rsid w:val="00330082"/>
    <w:rsid w:val="003347DC"/>
    <w:rsid w:val="003347FB"/>
    <w:rsid w:val="0035036D"/>
    <w:rsid w:val="00351775"/>
    <w:rsid w:val="00353309"/>
    <w:rsid w:val="003546A8"/>
    <w:rsid w:val="00356BA9"/>
    <w:rsid w:val="00361E8D"/>
    <w:rsid w:val="003624FF"/>
    <w:rsid w:val="00363337"/>
    <w:rsid w:val="003773E0"/>
    <w:rsid w:val="003837A4"/>
    <w:rsid w:val="003863A3"/>
    <w:rsid w:val="00386490"/>
    <w:rsid w:val="003B01AA"/>
    <w:rsid w:val="003B40A8"/>
    <w:rsid w:val="003B6453"/>
    <w:rsid w:val="003B6F5A"/>
    <w:rsid w:val="003C16E6"/>
    <w:rsid w:val="003D3316"/>
    <w:rsid w:val="00403DC8"/>
    <w:rsid w:val="00407EAA"/>
    <w:rsid w:val="004134AB"/>
    <w:rsid w:val="004149FB"/>
    <w:rsid w:val="00420ACB"/>
    <w:rsid w:val="0042203C"/>
    <w:rsid w:val="0042253B"/>
    <w:rsid w:val="00425000"/>
    <w:rsid w:val="00431A2F"/>
    <w:rsid w:val="00437DB4"/>
    <w:rsid w:val="00442E52"/>
    <w:rsid w:val="0044404C"/>
    <w:rsid w:val="004444CD"/>
    <w:rsid w:val="00445869"/>
    <w:rsid w:val="0045093D"/>
    <w:rsid w:val="0046173C"/>
    <w:rsid w:val="00465003"/>
    <w:rsid w:val="00471BFC"/>
    <w:rsid w:val="004774AA"/>
    <w:rsid w:val="00477FE4"/>
    <w:rsid w:val="004875DB"/>
    <w:rsid w:val="00496917"/>
    <w:rsid w:val="00496C8F"/>
    <w:rsid w:val="004A5555"/>
    <w:rsid w:val="004B6952"/>
    <w:rsid w:val="004B6C60"/>
    <w:rsid w:val="004B7071"/>
    <w:rsid w:val="004C022E"/>
    <w:rsid w:val="004C235A"/>
    <w:rsid w:val="004C4119"/>
    <w:rsid w:val="004C586E"/>
    <w:rsid w:val="004C7F5C"/>
    <w:rsid w:val="004D47DF"/>
    <w:rsid w:val="004D6E8C"/>
    <w:rsid w:val="004E09EF"/>
    <w:rsid w:val="004E4CF7"/>
    <w:rsid w:val="004E6222"/>
    <w:rsid w:val="004E636B"/>
    <w:rsid w:val="004F1270"/>
    <w:rsid w:val="004F2590"/>
    <w:rsid w:val="004F2677"/>
    <w:rsid w:val="00504BC2"/>
    <w:rsid w:val="00505540"/>
    <w:rsid w:val="005131C7"/>
    <w:rsid w:val="005203DA"/>
    <w:rsid w:val="005331FF"/>
    <w:rsid w:val="00534979"/>
    <w:rsid w:val="00536AF6"/>
    <w:rsid w:val="00540644"/>
    <w:rsid w:val="005412A3"/>
    <w:rsid w:val="005427A4"/>
    <w:rsid w:val="00556955"/>
    <w:rsid w:val="0057067A"/>
    <w:rsid w:val="00570FEA"/>
    <w:rsid w:val="00575D9A"/>
    <w:rsid w:val="00576775"/>
    <w:rsid w:val="00577FDD"/>
    <w:rsid w:val="005836BB"/>
    <w:rsid w:val="00583EAD"/>
    <w:rsid w:val="00584910"/>
    <w:rsid w:val="00587AAB"/>
    <w:rsid w:val="00595621"/>
    <w:rsid w:val="005A09E1"/>
    <w:rsid w:val="005A25BD"/>
    <w:rsid w:val="005C0CC1"/>
    <w:rsid w:val="005C439E"/>
    <w:rsid w:val="005C62FF"/>
    <w:rsid w:val="005D00CC"/>
    <w:rsid w:val="005D3459"/>
    <w:rsid w:val="005D463E"/>
    <w:rsid w:val="005E08F2"/>
    <w:rsid w:val="005E2FCB"/>
    <w:rsid w:val="005E4077"/>
    <w:rsid w:val="005E76B5"/>
    <w:rsid w:val="005F1181"/>
    <w:rsid w:val="005F4691"/>
    <w:rsid w:val="00601760"/>
    <w:rsid w:val="0060433B"/>
    <w:rsid w:val="006166A1"/>
    <w:rsid w:val="006201DD"/>
    <w:rsid w:val="0062641E"/>
    <w:rsid w:val="00632097"/>
    <w:rsid w:val="0063261E"/>
    <w:rsid w:val="00633ED8"/>
    <w:rsid w:val="00637CA7"/>
    <w:rsid w:val="006462E6"/>
    <w:rsid w:val="0064792A"/>
    <w:rsid w:val="00647EE5"/>
    <w:rsid w:val="00652338"/>
    <w:rsid w:val="006562AA"/>
    <w:rsid w:val="0065668A"/>
    <w:rsid w:val="00663B97"/>
    <w:rsid w:val="00664447"/>
    <w:rsid w:val="00664C2B"/>
    <w:rsid w:val="00667603"/>
    <w:rsid w:val="00670D6F"/>
    <w:rsid w:val="00681668"/>
    <w:rsid w:val="00687190"/>
    <w:rsid w:val="00691CBE"/>
    <w:rsid w:val="006935DE"/>
    <w:rsid w:val="006A2276"/>
    <w:rsid w:val="006A55B2"/>
    <w:rsid w:val="006A7BC4"/>
    <w:rsid w:val="006B4BF4"/>
    <w:rsid w:val="006B7493"/>
    <w:rsid w:val="006C0F74"/>
    <w:rsid w:val="006C19F2"/>
    <w:rsid w:val="006C2486"/>
    <w:rsid w:val="006C2CBD"/>
    <w:rsid w:val="006C6334"/>
    <w:rsid w:val="006D3AE1"/>
    <w:rsid w:val="006D6073"/>
    <w:rsid w:val="006E3A98"/>
    <w:rsid w:val="006E3F46"/>
    <w:rsid w:val="006E725D"/>
    <w:rsid w:val="00700C7C"/>
    <w:rsid w:val="00701AD7"/>
    <w:rsid w:val="00710B0C"/>
    <w:rsid w:val="007229A0"/>
    <w:rsid w:val="00723162"/>
    <w:rsid w:val="007254E0"/>
    <w:rsid w:val="00726444"/>
    <w:rsid w:val="00727C29"/>
    <w:rsid w:val="00736DEF"/>
    <w:rsid w:val="0074098D"/>
    <w:rsid w:val="007453D0"/>
    <w:rsid w:val="00745531"/>
    <w:rsid w:val="00747ED6"/>
    <w:rsid w:val="007526C8"/>
    <w:rsid w:val="00760D1D"/>
    <w:rsid w:val="00761EB0"/>
    <w:rsid w:val="0076707F"/>
    <w:rsid w:val="0077001D"/>
    <w:rsid w:val="00770CFC"/>
    <w:rsid w:val="00770E15"/>
    <w:rsid w:val="007734F4"/>
    <w:rsid w:val="00784819"/>
    <w:rsid w:val="00784FD4"/>
    <w:rsid w:val="0078504A"/>
    <w:rsid w:val="00786616"/>
    <w:rsid w:val="00793056"/>
    <w:rsid w:val="007A09BF"/>
    <w:rsid w:val="007A7BB8"/>
    <w:rsid w:val="007B04F9"/>
    <w:rsid w:val="007D2AF7"/>
    <w:rsid w:val="007D516E"/>
    <w:rsid w:val="007D589E"/>
    <w:rsid w:val="007D7DD8"/>
    <w:rsid w:val="007E36F8"/>
    <w:rsid w:val="007E6B45"/>
    <w:rsid w:val="007F43E4"/>
    <w:rsid w:val="00800B96"/>
    <w:rsid w:val="008037ED"/>
    <w:rsid w:val="00804AA5"/>
    <w:rsid w:val="0081023D"/>
    <w:rsid w:val="00813B3C"/>
    <w:rsid w:val="008147BB"/>
    <w:rsid w:val="00825900"/>
    <w:rsid w:val="00830CFE"/>
    <w:rsid w:val="00831C2E"/>
    <w:rsid w:val="00835269"/>
    <w:rsid w:val="00837595"/>
    <w:rsid w:val="00837E8B"/>
    <w:rsid w:val="00840B67"/>
    <w:rsid w:val="00844473"/>
    <w:rsid w:val="00850800"/>
    <w:rsid w:val="00853ECB"/>
    <w:rsid w:val="008565E7"/>
    <w:rsid w:val="00866223"/>
    <w:rsid w:val="0087072A"/>
    <w:rsid w:val="00873629"/>
    <w:rsid w:val="0087610E"/>
    <w:rsid w:val="0087700C"/>
    <w:rsid w:val="008905BE"/>
    <w:rsid w:val="00892B00"/>
    <w:rsid w:val="00893473"/>
    <w:rsid w:val="00894573"/>
    <w:rsid w:val="00894C5D"/>
    <w:rsid w:val="0089662F"/>
    <w:rsid w:val="008A0982"/>
    <w:rsid w:val="008A7875"/>
    <w:rsid w:val="008B1ED0"/>
    <w:rsid w:val="008B7BD0"/>
    <w:rsid w:val="008C07B2"/>
    <w:rsid w:val="008C6CBC"/>
    <w:rsid w:val="008C7FB0"/>
    <w:rsid w:val="008D12CF"/>
    <w:rsid w:val="008D4795"/>
    <w:rsid w:val="008E3FA4"/>
    <w:rsid w:val="008E4C5D"/>
    <w:rsid w:val="008E7A3B"/>
    <w:rsid w:val="008F43D8"/>
    <w:rsid w:val="0090480D"/>
    <w:rsid w:val="00904F3A"/>
    <w:rsid w:val="00907485"/>
    <w:rsid w:val="0091077B"/>
    <w:rsid w:val="00912133"/>
    <w:rsid w:val="009126E3"/>
    <w:rsid w:val="0091376A"/>
    <w:rsid w:val="00915F4D"/>
    <w:rsid w:val="0091635F"/>
    <w:rsid w:val="00925225"/>
    <w:rsid w:val="00931EE4"/>
    <w:rsid w:val="0094059D"/>
    <w:rsid w:val="00940D98"/>
    <w:rsid w:val="009413CB"/>
    <w:rsid w:val="009614FB"/>
    <w:rsid w:val="009619BC"/>
    <w:rsid w:val="00963BAD"/>
    <w:rsid w:val="009662D1"/>
    <w:rsid w:val="00967935"/>
    <w:rsid w:val="00984747"/>
    <w:rsid w:val="00987782"/>
    <w:rsid w:val="009922E2"/>
    <w:rsid w:val="009967A1"/>
    <w:rsid w:val="00996F76"/>
    <w:rsid w:val="009C2AA1"/>
    <w:rsid w:val="009C2ECB"/>
    <w:rsid w:val="009C4ABE"/>
    <w:rsid w:val="009C63E2"/>
    <w:rsid w:val="009C75FE"/>
    <w:rsid w:val="009D21F0"/>
    <w:rsid w:val="009D2BB8"/>
    <w:rsid w:val="009E11A3"/>
    <w:rsid w:val="009E1E9C"/>
    <w:rsid w:val="009E41D1"/>
    <w:rsid w:val="009E7465"/>
    <w:rsid w:val="00A046EC"/>
    <w:rsid w:val="00A12E07"/>
    <w:rsid w:val="00A16258"/>
    <w:rsid w:val="00A16E18"/>
    <w:rsid w:val="00A16E85"/>
    <w:rsid w:val="00A21882"/>
    <w:rsid w:val="00A22C8E"/>
    <w:rsid w:val="00A2369E"/>
    <w:rsid w:val="00A2495E"/>
    <w:rsid w:val="00A507CF"/>
    <w:rsid w:val="00A54DFD"/>
    <w:rsid w:val="00A553B0"/>
    <w:rsid w:val="00A55DF9"/>
    <w:rsid w:val="00A56571"/>
    <w:rsid w:val="00A60066"/>
    <w:rsid w:val="00A6070C"/>
    <w:rsid w:val="00A61075"/>
    <w:rsid w:val="00A66255"/>
    <w:rsid w:val="00A71E14"/>
    <w:rsid w:val="00A77BBD"/>
    <w:rsid w:val="00A83543"/>
    <w:rsid w:val="00A923F3"/>
    <w:rsid w:val="00A9253A"/>
    <w:rsid w:val="00A96BAD"/>
    <w:rsid w:val="00AA795D"/>
    <w:rsid w:val="00AA7F82"/>
    <w:rsid w:val="00AC011D"/>
    <w:rsid w:val="00AC6F30"/>
    <w:rsid w:val="00AD223F"/>
    <w:rsid w:val="00AD28A8"/>
    <w:rsid w:val="00AD4E9D"/>
    <w:rsid w:val="00AE1B65"/>
    <w:rsid w:val="00AE5FC8"/>
    <w:rsid w:val="00AE6948"/>
    <w:rsid w:val="00AF0B7A"/>
    <w:rsid w:val="00AF6CDA"/>
    <w:rsid w:val="00AF6ED3"/>
    <w:rsid w:val="00AF7068"/>
    <w:rsid w:val="00B005E8"/>
    <w:rsid w:val="00B01BB9"/>
    <w:rsid w:val="00B0304D"/>
    <w:rsid w:val="00B03B63"/>
    <w:rsid w:val="00B107F5"/>
    <w:rsid w:val="00B155DC"/>
    <w:rsid w:val="00B1614A"/>
    <w:rsid w:val="00B20814"/>
    <w:rsid w:val="00B236C3"/>
    <w:rsid w:val="00B24A3A"/>
    <w:rsid w:val="00B278FA"/>
    <w:rsid w:val="00B30C11"/>
    <w:rsid w:val="00B36CDB"/>
    <w:rsid w:val="00B44193"/>
    <w:rsid w:val="00B46FF8"/>
    <w:rsid w:val="00B545C4"/>
    <w:rsid w:val="00B60404"/>
    <w:rsid w:val="00B611DB"/>
    <w:rsid w:val="00B6377E"/>
    <w:rsid w:val="00B6686F"/>
    <w:rsid w:val="00B670AB"/>
    <w:rsid w:val="00B75A57"/>
    <w:rsid w:val="00B9101E"/>
    <w:rsid w:val="00B9113E"/>
    <w:rsid w:val="00B939D8"/>
    <w:rsid w:val="00B964DE"/>
    <w:rsid w:val="00BA0E66"/>
    <w:rsid w:val="00BA30E9"/>
    <w:rsid w:val="00BC11FA"/>
    <w:rsid w:val="00BD4089"/>
    <w:rsid w:val="00BD5A6C"/>
    <w:rsid w:val="00BD7753"/>
    <w:rsid w:val="00BE01C7"/>
    <w:rsid w:val="00BE6271"/>
    <w:rsid w:val="00BF137A"/>
    <w:rsid w:val="00BF2CD7"/>
    <w:rsid w:val="00BF387B"/>
    <w:rsid w:val="00BF6248"/>
    <w:rsid w:val="00C038CA"/>
    <w:rsid w:val="00C17CC7"/>
    <w:rsid w:val="00C237DE"/>
    <w:rsid w:val="00C25F3D"/>
    <w:rsid w:val="00C30587"/>
    <w:rsid w:val="00C351AC"/>
    <w:rsid w:val="00C373A8"/>
    <w:rsid w:val="00C55414"/>
    <w:rsid w:val="00C63474"/>
    <w:rsid w:val="00C6679E"/>
    <w:rsid w:val="00C73B49"/>
    <w:rsid w:val="00C772A1"/>
    <w:rsid w:val="00C8066A"/>
    <w:rsid w:val="00C841B1"/>
    <w:rsid w:val="00C84844"/>
    <w:rsid w:val="00C849F2"/>
    <w:rsid w:val="00C939F4"/>
    <w:rsid w:val="00C95D5C"/>
    <w:rsid w:val="00C96AB5"/>
    <w:rsid w:val="00CA09A8"/>
    <w:rsid w:val="00CA30AC"/>
    <w:rsid w:val="00CA4664"/>
    <w:rsid w:val="00CA70B2"/>
    <w:rsid w:val="00CB01A2"/>
    <w:rsid w:val="00CB4E1D"/>
    <w:rsid w:val="00CC12F6"/>
    <w:rsid w:val="00CC3732"/>
    <w:rsid w:val="00CD25B2"/>
    <w:rsid w:val="00CE1E1C"/>
    <w:rsid w:val="00CE6245"/>
    <w:rsid w:val="00CF1121"/>
    <w:rsid w:val="00CF6433"/>
    <w:rsid w:val="00CF69EF"/>
    <w:rsid w:val="00CF6CC9"/>
    <w:rsid w:val="00CF757F"/>
    <w:rsid w:val="00D0405C"/>
    <w:rsid w:val="00D04B93"/>
    <w:rsid w:val="00D06EB9"/>
    <w:rsid w:val="00D1067F"/>
    <w:rsid w:val="00D1344B"/>
    <w:rsid w:val="00D26A44"/>
    <w:rsid w:val="00D30404"/>
    <w:rsid w:val="00D30E9B"/>
    <w:rsid w:val="00D318D5"/>
    <w:rsid w:val="00D32BB6"/>
    <w:rsid w:val="00D566CF"/>
    <w:rsid w:val="00D64B99"/>
    <w:rsid w:val="00D65B32"/>
    <w:rsid w:val="00D6696F"/>
    <w:rsid w:val="00D67C18"/>
    <w:rsid w:val="00D70B3C"/>
    <w:rsid w:val="00D7774B"/>
    <w:rsid w:val="00D81A44"/>
    <w:rsid w:val="00D84382"/>
    <w:rsid w:val="00D95F99"/>
    <w:rsid w:val="00D9781A"/>
    <w:rsid w:val="00DA033B"/>
    <w:rsid w:val="00DA498B"/>
    <w:rsid w:val="00DB16D9"/>
    <w:rsid w:val="00DB41E7"/>
    <w:rsid w:val="00DB7C0A"/>
    <w:rsid w:val="00DB7F27"/>
    <w:rsid w:val="00DC15DD"/>
    <w:rsid w:val="00DC37F3"/>
    <w:rsid w:val="00DC4A2D"/>
    <w:rsid w:val="00DC6789"/>
    <w:rsid w:val="00DD3746"/>
    <w:rsid w:val="00DD5576"/>
    <w:rsid w:val="00DE1E06"/>
    <w:rsid w:val="00DF0173"/>
    <w:rsid w:val="00DF32E8"/>
    <w:rsid w:val="00DF432B"/>
    <w:rsid w:val="00E14CB9"/>
    <w:rsid w:val="00E17739"/>
    <w:rsid w:val="00E200FD"/>
    <w:rsid w:val="00E216AE"/>
    <w:rsid w:val="00E21C2F"/>
    <w:rsid w:val="00E23E86"/>
    <w:rsid w:val="00E25D41"/>
    <w:rsid w:val="00E35ECE"/>
    <w:rsid w:val="00E42941"/>
    <w:rsid w:val="00E434C8"/>
    <w:rsid w:val="00E46169"/>
    <w:rsid w:val="00E55F60"/>
    <w:rsid w:val="00E6253D"/>
    <w:rsid w:val="00E64121"/>
    <w:rsid w:val="00E76A08"/>
    <w:rsid w:val="00E81C01"/>
    <w:rsid w:val="00E82C28"/>
    <w:rsid w:val="00E85817"/>
    <w:rsid w:val="00E865C6"/>
    <w:rsid w:val="00E86DE9"/>
    <w:rsid w:val="00EA0C2E"/>
    <w:rsid w:val="00EA354D"/>
    <w:rsid w:val="00EA39BA"/>
    <w:rsid w:val="00EB0FF1"/>
    <w:rsid w:val="00EB1339"/>
    <w:rsid w:val="00EB2B40"/>
    <w:rsid w:val="00EB70D0"/>
    <w:rsid w:val="00EC2946"/>
    <w:rsid w:val="00EC56DF"/>
    <w:rsid w:val="00EC731D"/>
    <w:rsid w:val="00ED15E8"/>
    <w:rsid w:val="00ED485D"/>
    <w:rsid w:val="00ED65F2"/>
    <w:rsid w:val="00EE114B"/>
    <w:rsid w:val="00EE5FE4"/>
    <w:rsid w:val="00EF1C70"/>
    <w:rsid w:val="00EF2B58"/>
    <w:rsid w:val="00EF39D2"/>
    <w:rsid w:val="00EF603E"/>
    <w:rsid w:val="00EF6199"/>
    <w:rsid w:val="00EF6B9B"/>
    <w:rsid w:val="00EF6E06"/>
    <w:rsid w:val="00F0337F"/>
    <w:rsid w:val="00F117EA"/>
    <w:rsid w:val="00F14912"/>
    <w:rsid w:val="00F21BFB"/>
    <w:rsid w:val="00F227AF"/>
    <w:rsid w:val="00F2423C"/>
    <w:rsid w:val="00F33DA7"/>
    <w:rsid w:val="00F40226"/>
    <w:rsid w:val="00F43E27"/>
    <w:rsid w:val="00F46F4F"/>
    <w:rsid w:val="00F53F9B"/>
    <w:rsid w:val="00F7098D"/>
    <w:rsid w:val="00F71773"/>
    <w:rsid w:val="00F72833"/>
    <w:rsid w:val="00F74BEE"/>
    <w:rsid w:val="00F77263"/>
    <w:rsid w:val="00F8263A"/>
    <w:rsid w:val="00F9635A"/>
    <w:rsid w:val="00FA4FE8"/>
    <w:rsid w:val="00FA6D7D"/>
    <w:rsid w:val="00FA7D13"/>
    <w:rsid w:val="00FB09B0"/>
    <w:rsid w:val="00FB16ED"/>
    <w:rsid w:val="00FB53B3"/>
    <w:rsid w:val="00FB57AF"/>
    <w:rsid w:val="00FC0D4C"/>
    <w:rsid w:val="00FC41AA"/>
    <w:rsid w:val="00FC59E1"/>
    <w:rsid w:val="00FC6D8E"/>
    <w:rsid w:val="00FC72DE"/>
    <w:rsid w:val="00FD58CD"/>
    <w:rsid w:val="00FE03FC"/>
    <w:rsid w:val="00FE15CF"/>
    <w:rsid w:val="00FE2B4E"/>
    <w:rsid w:val="00FF00D4"/>
    <w:rsid w:val="00FF084F"/>
    <w:rsid w:val="00FF7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BB8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495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49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4</Pages>
  <Words>771</Words>
  <Characters>4400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Admin</cp:lastModifiedBy>
  <cp:revision>3</cp:revision>
  <dcterms:created xsi:type="dcterms:W3CDTF">2017-02-06T03:36:00Z</dcterms:created>
  <dcterms:modified xsi:type="dcterms:W3CDTF">2017-02-06T03:41:00Z</dcterms:modified>
</cp:coreProperties>
</file>